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6FAC5" w14:textId="77777777" w:rsidR="00F81322" w:rsidRDefault="00F81322" w:rsidP="00F81322">
      <w:pPr>
        <w:pStyle w:val="NoSpacing"/>
        <w:tabs>
          <w:tab w:val="left" w:pos="2232"/>
        </w:tabs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HERVY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112F28A4" w14:textId="77777777" w:rsidR="00F81322" w:rsidRDefault="00F81322" w:rsidP="00F81322">
      <w:pPr>
        <w:pStyle w:val="NoSpacing"/>
        <w:tabs>
          <w:tab w:val="left" w:pos="2232"/>
        </w:tabs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Cripplegate</w:t>
      </w:r>
      <w:proofErr w:type="spellEnd"/>
      <w:r>
        <w:rPr>
          <w:rFonts w:cs="Times New Roman"/>
          <w:szCs w:val="24"/>
        </w:rPr>
        <w:t xml:space="preserve"> Without Ward, London.</w:t>
      </w:r>
    </w:p>
    <w:p w14:paraId="5936E395" w14:textId="77777777" w:rsidR="00F81322" w:rsidRDefault="00F81322" w:rsidP="00F81322">
      <w:pPr>
        <w:pStyle w:val="NoSpacing"/>
        <w:tabs>
          <w:tab w:val="left" w:pos="2232"/>
        </w:tabs>
        <w:rPr>
          <w:rFonts w:cs="Times New Roman"/>
          <w:szCs w:val="24"/>
        </w:rPr>
      </w:pPr>
    </w:p>
    <w:p w14:paraId="29C5BA53" w14:textId="77777777" w:rsidR="00F81322" w:rsidRDefault="00F81322" w:rsidP="00F81322">
      <w:pPr>
        <w:pStyle w:val="NoSpacing"/>
        <w:tabs>
          <w:tab w:val="left" w:pos="2232"/>
        </w:tabs>
        <w:rPr>
          <w:rFonts w:cs="Times New Roman"/>
          <w:szCs w:val="24"/>
        </w:rPr>
      </w:pPr>
    </w:p>
    <w:p w14:paraId="2189CAE9" w14:textId="77777777" w:rsidR="00F81322" w:rsidRDefault="00F81322" w:rsidP="00F813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Scavengers.</w:t>
      </w:r>
    </w:p>
    <w:p w14:paraId="3E3A0E6F" w14:textId="77777777" w:rsidR="00F81322" w:rsidRDefault="00F81322" w:rsidP="00F81322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54487E3B" w14:textId="77777777" w:rsidR="00F81322" w:rsidRDefault="00F81322" w:rsidP="00F8132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p.550)</w:t>
      </w:r>
    </w:p>
    <w:p w14:paraId="7C1F8954" w14:textId="77777777" w:rsidR="00F81322" w:rsidRDefault="00F81322" w:rsidP="00F81322">
      <w:pPr>
        <w:pStyle w:val="NoSpacing"/>
        <w:rPr>
          <w:rFonts w:eastAsia="Times New Roman" w:cs="Times New Roman"/>
          <w:szCs w:val="24"/>
        </w:rPr>
      </w:pPr>
    </w:p>
    <w:p w14:paraId="60E44AEF" w14:textId="77777777" w:rsidR="00F81322" w:rsidRDefault="00F81322" w:rsidP="00F81322">
      <w:pPr>
        <w:pStyle w:val="NoSpacing"/>
        <w:rPr>
          <w:rFonts w:eastAsia="Times New Roman" w:cs="Times New Roman"/>
          <w:szCs w:val="24"/>
        </w:rPr>
      </w:pPr>
    </w:p>
    <w:p w14:paraId="311B9090" w14:textId="77777777" w:rsidR="00F81322" w:rsidRDefault="00F81322" w:rsidP="00F813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December 2023</w:t>
      </w:r>
    </w:p>
    <w:p w14:paraId="298B59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3B340" w14:textId="77777777" w:rsidR="00F81322" w:rsidRDefault="00F81322" w:rsidP="009139A6">
      <w:r>
        <w:separator/>
      </w:r>
    </w:p>
  </w:endnote>
  <w:endnote w:type="continuationSeparator" w:id="0">
    <w:p w14:paraId="76ADBEE3" w14:textId="77777777" w:rsidR="00F81322" w:rsidRDefault="00F813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1E3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20B6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060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1B558" w14:textId="77777777" w:rsidR="00F81322" w:rsidRDefault="00F81322" w:rsidP="009139A6">
      <w:r>
        <w:separator/>
      </w:r>
    </w:p>
  </w:footnote>
  <w:footnote w:type="continuationSeparator" w:id="0">
    <w:p w14:paraId="40139A2E" w14:textId="77777777" w:rsidR="00F81322" w:rsidRDefault="00F813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893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8FE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66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32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8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D123A"/>
  <w15:chartTrackingRefBased/>
  <w15:docId w15:val="{175DE359-1660-42DA-9645-29077BC22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2023-12-23T10:39:00Z</dcterms:created>
  <dcterms:modified xsi:type="dcterms:W3CDTF">2023-12-23T10:39:00Z</dcterms:modified>
</cp:coreProperties>
</file>